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15CA" w:rsidRPr="00FC15CA" w:rsidRDefault="00FC15CA" w:rsidP="00FC15C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C15CA">
        <w:rPr>
          <w:rFonts w:ascii="Times New Roman" w:hAnsi="Times New Roman" w:cs="Times New Roman"/>
          <w:sz w:val="24"/>
          <w:szCs w:val="24"/>
          <w:u w:val="single"/>
        </w:rPr>
        <w:t>Edmund SWAYN</w:t>
      </w:r>
      <w:r w:rsidRPr="00FC15CA">
        <w:rPr>
          <w:rFonts w:ascii="Times New Roman" w:hAnsi="Times New Roman" w:cs="Times New Roman"/>
          <w:sz w:val="24"/>
          <w:szCs w:val="24"/>
        </w:rPr>
        <w:t xml:space="preserve">     (fl.1425-9)</w:t>
      </w:r>
    </w:p>
    <w:p w:rsidR="00FC15CA" w:rsidRPr="00FC15CA" w:rsidRDefault="00FC15CA" w:rsidP="00FC15C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C15CA">
        <w:rPr>
          <w:rFonts w:ascii="Times New Roman" w:hAnsi="Times New Roman" w:cs="Times New Roman"/>
          <w:sz w:val="24"/>
          <w:szCs w:val="24"/>
        </w:rPr>
        <w:t>Rector of the church of St.John the Baptist, Lound, Suffolk.</w:t>
      </w:r>
    </w:p>
    <w:p w:rsidR="00FC15CA" w:rsidRPr="00FC15CA" w:rsidRDefault="00FC15CA" w:rsidP="00FC15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C15CA" w:rsidRPr="00FC15CA" w:rsidRDefault="00FC15CA" w:rsidP="00FC15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C15CA" w:rsidRPr="00FC15CA" w:rsidRDefault="00FC15CA" w:rsidP="00FC15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C15CA" w:rsidRPr="00FC15CA" w:rsidRDefault="00FC15CA" w:rsidP="00FC15C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C15CA">
        <w:rPr>
          <w:rFonts w:ascii="Times New Roman" w:hAnsi="Times New Roman" w:cs="Times New Roman"/>
          <w:sz w:val="24"/>
          <w:szCs w:val="24"/>
        </w:rPr>
        <w:t xml:space="preserve">         1425-9</w:t>
      </w:r>
      <w:r w:rsidRPr="00FC15CA">
        <w:rPr>
          <w:rFonts w:ascii="Times New Roman" w:hAnsi="Times New Roman" w:cs="Times New Roman"/>
          <w:sz w:val="24"/>
          <w:szCs w:val="24"/>
        </w:rPr>
        <w:tab/>
        <w:t>He was Rector.</w:t>
      </w:r>
    </w:p>
    <w:p w:rsidR="00FC15CA" w:rsidRPr="00FC15CA" w:rsidRDefault="00FC15CA" w:rsidP="00FC15C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C15CA">
        <w:rPr>
          <w:rFonts w:ascii="Times New Roman" w:hAnsi="Times New Roman" w:cs="Times New Roman"/>
          <w:sz w:val="24"/>
          <w:szCs w:val="24"/>
        </w:rPr>
        <w:tab/>
      </w:r>
      <w:r w:rsidRPr="00FC15CA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C15CA">
          <w:rPr>
            <w:rStyle w:val="Hyperlink"/>
            <w:rFonts w:ascii="Times New Roman" w:hAnsi="Times New Roman" w:cs="Times New Roman"/>
            <w:sz w:val="24"/>
            <w:szCs w:val="24"/>
          </w:rPr>
          <w:t>http://www.loundworship.co.uk/church-rectors.php</w:t>
        </w:r>
      </w:hyperlink>
      <w:r w:rsidRPr="00FC15CA">
        <w:rPr>
          <w:rFonts w:ascii="Times New Roman" w:hAnsi="Times New Roman" w:cs="Times New Roman"/>
          <w:sz w:val="24"/>
          <w:szCs w:val="24"/>
        </w:rPr>
        <w:t>)</w:t>
      </w:r>
    </w:p>
    <w:p w:rsidR="00FC15CA" w:rsidRPr="00FC15CA" w:rsidRDefault="00FC15CA" w:rsidP="00FC15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C15CA" w:rsidRPr="00FC15CA" w:rsidRDefault="00FC15CA" w:rsidP="00FC15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C15CA" w:rsidRPr="00FC15CA" w:rsidRDefault="00FC15CA" w:rsidP="00FC15C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C15CA">
        <w:rPr>
          <w:rFonts w:ascii="Times New Roman" w:hAnsi="Times New Roman" w:cs="Times New Roman"/>
          <w:sz w:val="24"/>
          <w:szCs w:val="24"/>
        </w:rPr>
        <w:t>17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15CA" w:rsidRDefault="00FC15CA" w:rsidP="00564E3C">
      <w:pPr>
        <w:spacing w:after="0" w:line="240" w:lineRule="auto"/>
      </w:pPr>
      <w:r>
        <w:separator/>
      </w:r>
    </w:p>
  </w:endnote>
  <w:endnote w:type="continuationSeparator" w:id="0">
    <w:p w:rsidR="00FC15CA" w:rsidRDefault="00FC15C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C15CA">
      <w:rPr>
        <w:rFonts w:ascii="Times New Roman" w:hAnsi="Times New Roman" w:cs="Times New Roman"/>
        <w:noProof/>
        <w:sz w:val="24"/>
        <w:szCs w:val="24"/>
      </w:rPr>
      <w:t>2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15CA" w:rsidRDefault="00FC15CA" w:rsidP="00564E3C">
      <w:pPr>
        <w:spacing w:after="0" w:line="240" w:lineRule="auto"/>
      </w:pPr>
      <w:r>
        <w:separator/>
      </w:r>
    </w:p>
  </w:footnote>
  <w:footnote w:type="continuationSeparator" w:id="0">
    <w:p w:rsidR="00FC15CA" w:rsidRDefault="00FC15C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5CA"/>
    <w:rsid w:val="00372DC6"/>
    <w:rsid w:val="00564E3C"/>
    <w:rsid w:val="0064591D"/>
    <w:rsid w:val="00DD5B8A"/>
    <w:rsid w:val="00EB41B8"/>
    <w:rsid w:val="00F14DE1"/>
    <w:rsid w:val="00FC1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1543C9-30E2-464C-A331-D143B0FE5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FC15C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undworship.co.uk/church-rectors.php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2016-01-02T20:44:00Z</dcterms:created>
  <dcterms:modified xsi:type="dcterms:W3CDTF">2016-01-02T20:45:00Z</dcterms:modified>
</cp:coreProperties>
</file>